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577D6B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577D6B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C81DB8" w:rsidRPr="00577D6B">
        <w:rPr>
          <w:rFonts w:ascii="TH SarabunPSK" w:hAnsi="TH SarabunPSK" w:cs="TH SarabunPSK"/>
          <w:b/>
          <w:bCs/>
          <w:noProof/>
          <w:sz w:val="32"/>
          <w:szCs w:val="32"/>
        </w:rPr>
        <w:t>22</w:t>
      </w:r>
    </w:p>
    <w:p w:rsidR="00D239AD" w:rsidRPr="00577D6B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77D6B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577D6B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577D6B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630F7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577D6B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630F7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577D6B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577D6B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577D6B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577D6B" w:rsidRDefault="00630F71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16"/>
          <w:szCs w:val="16"/>
        </w:rPr>
      </w:pPr>
      <w:r>
        <w:rPr>
          <w:rFonts w:ascii="TH SarabunPSK" w:hAnsi="TH SarabunPSK" w:cs="TH SarabunPSK"/>
          <w:noProof/>
          <w:color w:val="0D0D0D" w:themeColor="text1" w:themeTint="F2"/>
          <w:sz w:val="16"/>
          <w:szCs w:val="16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F68BF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577D6B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577D6B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22</w:t>
      </w:r>
    </w:p>
    <w:p w:rsidR="00132E1B" w:rsidRPr="00577D6B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630F7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577D6B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630F7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577D6B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577D6B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577D6B" w:rsidRPr="00577D6B">
        <w:rPr>
          <w:rFonts w:ascii="TH SarabunPSK" w:hAnsi="TH SarabunPSK" w:cs="TH SarabunPSK"/>
          <w:noProof/>
          <w:sz w:val="32"/>
          <w:szCs w:val="32"/>
        </w:rPr>
        <w:t xml:space="preserve">                                  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)</w:t>
      </w: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577D6B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577D6B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577D6B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577D6B" w:rsidTr="008C1396">
        <w:tc>
          <w:tcPr>
            <w:tcW w:w="675" w:type="dxa"/>
          </w:tcPr>
          <w:p w:rsidR="00394708" w:rsidRPr="00577D6B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577D6B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577D6B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577D6B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577D6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577D6B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 xml:space="preserve">. 2522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. 2522</w:t>
      </w:r>
      <w:r w:rsidR="00C77AEA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577D6B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577D6B" w:rsidRPr="00577D6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45</w:t>
      </w:r>
      <w:r w:rsidR="00577D6B" w:rsidRPr="00577D6B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C81DB8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577D6B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577D6B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577D6B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577D6B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577D6B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577D6B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577D6B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094F82" w:rsidRPr="00577D6B">
        <w:rPr>
          <w:rFonts w:ascii="TH SarabunPSK" w:hAnsi="TH SarabunPSK" w:cs="TH SarabunPSK"/>
          <w:noProof/>
          <w:sz w:val="32"/>
          <w:szCs w:val="32"/>
        </w:rPr>
        <w:t xml:space="preserve">22 </w:t>
      </w:r>
      <w:r w:rsidR="00094F82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630F7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577D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577D6B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577D6B" w:rsidTr="009B7715">
        <w:tc>
          <w:tcPr>
            <w:tcW w:w="675" w:type="dxa"/>
          </w:tcPr>
          <w:p w:rsidR="00094F82" w:rsidRPr="00577D6B" w:rsidRDefault="00577D6B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094F82"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30F71" w:rsidRDefault="00A13B6C" w:rsidP="00630F71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577D6B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630F71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094F82" w:rsidRPr="00577D6B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577D6B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  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577D6B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577D6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577D6B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577D6B" w:rsidRDefault="00577D6B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ab/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ผู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577D6B">
        <w:rPr>
          <w:rFonts w:ascii="TH SarabunPSK" w:hAnsi="TH SarabunPSK" w:cs="TH SarabunPSK"/>
          <w:noProof/>
          <w:sz w:val="32"/>
          <w:szCs w:val="32"/>
          <w:lang w:bidi="th-TH"/>
        </w:rPr>
        <w:t xml:space="preserve">ใดจะรื้อถอนอาคารที่มีส่วนสูงเกิน </w:t>
      </w:r>
      <w:r w:rsidR="00575FAF" w:rsidRPr="00577D6B">
        <w:rPr>
          <w:rFonts w:ascii="TH SarabunPSK" w:hAnsi="TH SarabunPSK" w:cs="TH SarabunPSK"/>
          <w:noProof/>
          <w:sz w:val="32"/>
          <w:szCs w:val="32"/>
        </w:rPr>
        <w:t>15</w:t>
      </w:r>
      <w:r w:rsidRPr="00577D6B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</w:rPr>
        <w:t>เมตรซึ่งอยู่ห่างจากอาคารอื่นหรือที่สาธารณะน้อยกว่าความสูงของอาคารและอาคารที่อยู่ห่างจากอาคารอื่นหรือที่สาธารณะน้อยกว่า</w:t>
      </w:r>
      <w:r w:rsidRPr="00577D6B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575FAF" w:rsidRPr="00577D6B">
        <w:rPr>
          <w:rFonts w:ascii="TH SarabunPSK" w:hAnsi="TH SarabunPSK" w:cs="TH SarabunPSK"/>
          <w:noProof/>
          <w:sz w:val="32"/>
          <w:szCs w:val="32"/>
          <w:lang w:bidi="th-TH"/>
        </w:rPr>
        <w:t>๒</w:t>
      </w:r>
      <w:r w:rsidRPr="00577D6B">
        <w:rPr>
          <w:rFonts w:ascii="TH SarabunPSK" w:hAnsi="TH SarabunPSK" w:cs="TH SarabunPSK"/>
          <w:noProof/>
          <w:sz w:val="32"/>
          <w:szCs w:val="32"/>
          <w:lang w:bidi="th-TH"/>
        </w:rPr>
        <w:t xml:space="preserve"> 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</w:rPr>
        <w:t>เมตรต้องได้รับใบอนุญาตจาก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เจ้าพนักงานท้องถิ่นซึ่ง</w:t>
      </w:r>
      <w:r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="00575FAF" w:rsidRPr="00577D6B">
        <w:rPr>
          <w:rFonts w:ascii="TH SarabunPSK" w:hAnsi="TH SarabunPSK" w:cs="TH SarabunPSK"/>
          <w:noProof/>
          <w:sz w:val="32"/>
          <w:szCs w:val="32"/>
        </w:rPr>
        <w:t>45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="00575FAF" w:rsidRPr="00577D6B">
        <w:rPr>
          <w:rFonts w:ascii="TH SarabunPSK" w:hAnsi="TH SarabunPSK" w:cs="TH SarabunPSK"/>
          <w:noProof/>
          <w:sz w:val="32"/>
          <w:szCs w:val="32"/>
        </w:rPr>
        <w:t>2</w:t>
      </w:r>
      <w:r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="00575FAF" w:rsidRPr="00577D6B">
        <w:rPr>
          <w:rFonts w:ascii="TH SarabunPSK" w:hAnsi="TH SarabunPSK" w:cs="TH SarabunPSK"/>
          <w:noProof/>
          <w:sz w:val="32"/>
          <w:szCs w:val="32"/>
        </w:rPr>
        <w:t>45</w:t>
      </w:r>
      <w:r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575FAF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="00575FAF" w:rsidRPr="00577D6B">
        <w:rPr>
          <w:rFonts w:ascii="TH SarabunPSK" w:hAnsi="TH SarabunPSK" w:cs="TH SarabunPSK"/>
          <w:noProof/>
          <w:sz w:val="32"/>
          <w:szCs w:val="32"/>
        </w:rPr>
        <w:br/>
      </w:r>
    </w:p>
    <w:p w:rsidR="0065175D" w:rsidRPr="00577D6B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577D6B" w:rsidTr="00313D38">
        <w:trPr>
          <w:tblHeader/>
        </w:trPr>
        <w:tc>
          <w:tcPr>
            <w:tcW w:w="675" w:type="dxa"/>
            <w:vAlign w:val="center"/>
          </w:tcPr>
          <w:p w:rsidR="00313D38" w:rsidRPr="00577D6B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577D6B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577D6B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577D6B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577D6B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577D6B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577D6B" w:rsidTr="00577D6B">
        <w:tc>
          <w:tcPr>
            <w:tcW w:w="675" w:type="dxa"/>
          </w:tcPr>
          <w:p w:rsidR="00313D38" w:rsidRPr="00577D6B" w:rsidRDefault="00313D38" w:rsidP="00577D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577D6B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577D6B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577D6B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ยื่นขออนุญาตรื้อถอนอาคาร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พร้อมเอกสาร</w:t>
            </w:r>
          </w:p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1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630F71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lastRenderedPageBreak/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630F71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ส่วนท้องถิ่นในพื้นที่ที่จะขออนุญาตรื้อถอนอาคาร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577D6B" w:rsidTr="00577D6B">
        <w:tc>
          <w:tcPr>
            <w:tcW w:w="675" w:type="dxa"/>
          </w:tcPr>
          <w:p w:rsidR="00313D38" w:rsidRPr="00577D6B" w:rsidRDefault="00313D38" w:rsidP="00577D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577D6B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577D6B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577D6B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630F71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630F71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577D6B" w:rsidTr="00577D6B">
        <w:tc>
          <w:tcPr>
            <w:tcW w:w="675" w:type="dxa"/>
          </w:tcPr>
          <w:p w:rsidR="00313D38" w:rsidRPr="00577D6B" w:rsidRDefault="00313D38" w:rsidP="00577D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577D6B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577D6B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577D6B" w:rsidRDefault="00313D38" w:rsidP="00577D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</w:tc>
        <w:tc>
          <w:tcPr>
            <w:tcW w:w="1368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577D6B" w:rsidRDefault="00630F71" w:rsidP="00452B6B">
            <w:pPr>
              <w:rPr>
                <w:rFonts w:ascii="TH SarabunPSK" w:hAnsi="TH SarabunPSK" w:cs="TH SarabunPSK"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577D6B" w:rsidTr="00577D6B">
        <w:tc>
          <w:tcPr>
            <w:tcW w:w="675" w:type="dxa"/>
          </w:tcPr>
          <w:p w:rsidR="00313D38" w:rsidRPr="00577D6B" w:rsidRDefault="00313D38" w:rsidP="00577D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577D6B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577D6B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577D6B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และแจ้งให้ผู้ขอมารับใบอนุญาตรื้อถอนอาคาร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35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577D6B" w:rsidRDefault="00630F71" w:rsidP="00452B6B">
            <w:pPr>
              <w:rPr>
                <w:rFonts w:ascii="TH SarabunPSK" w:hAnsi="TH SarabunPSK" w:cs="TH SarabunPSK"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  <w:bookmarkStart w:id="0" w:name="_GoBack"/>
            <w:bookmarkEnd w:id="0"/>
          </w:p>
        </w:tc>
        <w:tc>
          <w:tcPr>
            <w:tcW w:w="1799" w:type="dxa"/>
          </w:tcPr>
          <w:p w:rsidR="00313D38" w:rsidRPr="00577D6B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C26ED0" w:rsidRPr="00577D6B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577D6B">
        <w:rPr>
          <w:rFonts w:ascii="TH SarabunPSK" w:hAnsi="TH SarabunPSK" w:cs="TH SarabunPSK"/>
          <w:noProof/>
          <w:sz w:val="32"/>
          <w:szCs w:val="32"/>
        </w:rPr>
        <w:t xml:space="preserve">45 </w:t>
      </w:r>
      <w:r w:rsidR="009B68CC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E2900" w:rsidRPr="00577D6B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577D6B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577D6B" w:rsidRDefault="00577D6B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   </w:t>
      </w:r>
      <w:r w:rsidR="009B68CC" w:rsidRPr="00577D6B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577D6B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A7734" w:rsidRPr="00577D6B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577D6B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577D6B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577D6B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577D6B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577D6B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577D6B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577D6B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577D6B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577D6B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577D6B" w:rsidTr="00577D6B">
        <w:trPr>
          <w:jc w:val="center"/>
        </w:trPr>
        <w:tc>
          <w:tcPr>
            <w:tcW w:w="675" w:type="dxa"/>
          </w:tcPr>
          <w:p w:rsidR="00452B6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577D6B" w:rsidRDefault="00AC4AC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ประชาชน</w:t>
            </w:r>
          </w:p>
        </w:tc>
        <w:tc>
          <w:tcPr>
            <w:tcW w:w="1843" w:type="dxa"/>
          </w:tcPr>
          <w:p w:rsidR="00452B6B" w:rsidRPr="00577D6B" w:rsidRDefault="00AC4AC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577D6B" w:rsidRDefault="00AC4AC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577D6B" w:rsidRDefault="00AC4AC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577D6B" w:rsidRDefault="00AC4AC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577D6B" w:rsidRDefault="00AC4AC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กรณีบุคคล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ธรรมดา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577D6B" w:rsidRPr="00577D6B" w:rsidTr="00577D6B">
        <w:trPr>
          <w:jc w:val="center"/>
        </w:trPr>
        <w:tc>
          <w:tcPr>
            <w:tcW w:w="675" w:type="dxa"/>
          </w:tcPr>
          <w:p w:rsidR="00577D6B" w:rsidRPr="00577D6B" w:rsidRDefault="00577D6B" w:rsidP="00577D6B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577D6B" w:rsidRPr="00577D6B" w:rsidRDefault="00577D6B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577D6B" w:rsidRPr="00577D6B" w:rsidRDefault="00577D6B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577D6B" w:rsidRPr="00577D6B" w:rsidRDefault="00577D6B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577D6B" w:rsidRPr="00577D6B" w:rsidRDefault="00577D6B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577D6B" w:rsidRPr="00577D6B" w:rsidRDefault="00577D6B" w:rsidP="003F0A8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577D6B" w:rsidRPr="00577D6B" w:rsidRDefault="00577D6B" w:rsidP="003F0A8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577D6B" w:rsidRPr="00577D6B" w:rsidTr="00577D6B">
        <w:trPr>
          <w:jc w:val="center"/>
        </w:trPr>
        <w:tc>
          <w:tcPr>
            <w:tcW w:w="675" w:type="dxa"/>
          </w:tcPr>
          <w:p w:rsidR="00577D6B" w:rsidRPr="00577D6B" w:rsidRDefault="00577D6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1701" w:type="dxa"/>
          </w:tcPr>
          <w:p w:rsidR="00577D6B" w:rsidRPr="00577D6B" w:rsidRDefault="00577D6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577D6B" w:rsidRPr="00577D6B" w:rsidRDefault="00577D6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577D6B" w:rsidRPr="00577D6B" w:rsidRDefault="00577D6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577D6B" w:rsidRPr="00577D6B" w:rsidRDefault="00577D6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577D6B" w:rsidRPr="00577D6B" w:rsidRDefault="00577D6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577D6B" w:rsidRPr="00577D6B" w:rsidRDefault="00577D6B" w:rsidP="00452B6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577D6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577D6B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577D6B" w:rsidTr="004E651F">
        <w:trPr>
          <w:tblHeader/>
        </w:trPr>
        <w:tc>
          <w:tcPr>
            <w:tcW w:w="675" w:type="dxa"/>
            <w:vAlign w:val="center"/>
          </w:tcPr>
          <w:p w:rsidR="00422EAB" w:rsidRPr="00577D6B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577D6B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577D6B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577D6B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577D6B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577D6B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577D6B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แบบคำขออนุญาตรื้อถอนอาคาร 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1"/>
                <w:szCs w:val="31"/>
              </w:rPr>
            </w:pP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2</w:t>
            </w:r>
            <w:r w:rsidR="00811134" w:rsidRPr="00577D6B">
              <w:rPr>
                <w:rFonts w:ascii="TH SarabunPSK" w:hAnsi="TH SarabunPSK" w:cs="TH SarabunPSK"/>
                <w:sz w:val="31"/>
                <w:szCs w:val="31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577D6B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ผู้ออกแบบขั้นตอนวิธีการและสิ่งป้องกันวัสดุร่วงหล่นในการรื้อถอนอาคาร </w:t>
            </w: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กรณีที่เป็นอาคารมีลักษณะขนาดอยู่ในประเภทเป็นวิชาชีพวิศวกรรมควบคุม</w:t>
            </w: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)</w:t>
            </w:r>
          </w:p>
          <w:p w:rsidR="00577D6B" w:rsidRPr="00577D6B" w:rsidRDefault="00577D6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1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0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577D6B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  <w:sz w:val="31"/>
                <w:szCs w:val="31"/>
              </w:rPr>
            </w:pP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1"/>
                <w:szCs w:val="31"/>
                <w:cs/>
                <w:lang w:bidi="th-TH"/>
              </w:rPr>
              <w:t>เอกสารในส่วนของผู้ขออนุญาต</w:t>
            </w:r>
            <w:r w:rsidRPr="00577D6B">
              <w:rPr>
                <w:rFonts w:ascii="TH SarabunPSK" w:hAnsi="TH SarabunPSK" w:cs="TH SarabunPSK"/>
                <w:noProof/>
                <w:sz w:val="31"/>
                <w:szCs w:val="31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.3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รื้อถอนอาคาร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ในที่ดิน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7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าทพร้อมสำเนาบัตรประจำตัวประชาชนสำเนาทะเบียนบ้านหรือหนังสือเดินทางของผู้มอบและผู้รับมอบอำนาจบัตรประชาชนและสำเนาทะเบียนของผู้มีอำนาจลงนามแทนนิติบุคคลผู้รับมอบอำนาจเจ้าของอาคาร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กรณีเจ้าของอาคารเป็นนิติบุคคล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หนังสือรับรองของวิศวกรผู้ออกแบบพร้อม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สำเนาใบอนุญาตเป็นผู้ประกอบวิชาชีพวิศวกรรมควบคุม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77D6B" w:rsidTr="00577D6B">
        <w:tc>
          <w:tcPr>
            <w:tcW w:w="675" w:type="dxa"/>
          </w:tcPr>
          <w:p w:rsidR="00AC4ACB" w:rsidRPr="00577D6B" w:rsidRDefault="00AC4ACB" w:rsidP="00577D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10 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77D6B" w:rsidRDefault="00AC4ACB" w:rsidP="00AC4ACB">
            <w:pPr>
              <w:rPr>
                <w:rFonts w:ascii="TH SarabunPSK" w:hAnsi="TH SarabunPSK" w:cs="TH SarabunPSK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6C6C22" w:rsidRPr="00772453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577D6B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577D6B" w:rsidTr="00090552">
        <w:tc>
          <w:tcPr>
            <w:tcW w:w="534" w:type="dxa"/>
          </w:tcPr>
          <w:p w:rsidR="00A13B6C" w:rsidRPr="00577D6B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E90756" w:rsidRPr="00577D6B" w:rsidRDefault="00A13B6C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7 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2528 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2522</w:t>
            </w:r>
            <w:r w:rsidRPr="00577D6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="000F1309" w:rsidRPr="00577D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577D6B"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577D6B"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772453" w:rsidRDefault="00E90756" w:rsidP="00E90756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577D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577D6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577D6B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577D6B" w:rsidTr="00C1539D">
        <w:tc>
          <w:tcPr>
            <w:tcW w:w="534" w:type="dxa"/>
          </w:tcPr>
          <w:p w:rsidR="00EA6950" w:rsidRPr="00577D6B" w:rsidRDefault="00772453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630F71" w:rsidRDefault="00EA6950" w:rsidP="00EA6950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577D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577D6B"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630F71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630F71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  <w:r w:rsidRPr="00577D6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77D6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577D6B"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="00630F71"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  <w:t>-</w:t>
            </w:r>
          </w:p>
        </w:tc>
      </w:tr>
      <w:tr w:rsidR="00EA6950" w:rsidRPr="00577D6B" w:rsidTr="00C1539D">
        <w:tc>
          <w:tcPr>
            <w:tcW w:w="534" w:type="dxa"/>
          </w:tcPr>
          <w:p w:rsidR="00EA6950" w:rsidRPr="00577D6B" w:rsidRDefault="00772453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A6950" w:rsidRPr="00577D6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577D6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577D6B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577D6B"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577D6B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577D6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77D6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577D6B"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.1111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577D6B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772453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013BC7" w:rsidRPr="00577D6B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577D6B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577D6B" w:rsidRDefault="00577D6B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577D6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F064C0" w:rsidRPr="00577D6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772453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D51311" w:rsidRPr="00577D6B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:rsidR="0064558D" w:rsidRPr="00577D6B" w:rsidRDefault="0064558D" w:rsidP="00577D6B">
      <w:pPr>
        <w:spacing w:after="0" w:line="240" w:lineRule="auto"/>
        <w:ind w:firstLine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577D6B">
        <w:rPr>
          <w:rFonts w:ascii="TH SarabunPSK" w:hAnsi="TH SarabunPSK" w:cs="TH SarabunPSK"/>
          <w:noProof/>
          <w:sz w:val="32"/>
          <w:szCs w:val="32"/>
        </w:rPr>
        <w:t>-</w:t>
      </w:r>
    </w:p>
    <w:p w:rsidR="003F4A0D" w:rsidRPr="00577D6B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577D6B" w:rsidSect="00577D6B">
      <w:headerReference w:type="default" r:id="rId8"/>
      <w:pgSz w:w="11907" w:h="16839" w:code="9"/>
      <w:pgMar w:top="1440" w:right="657" w:bottom="42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C2F" w:rsidRDefault="00FC5C2F" w:rsidP="00C81DB8">
      <w:pPr>
        <w:spacing w:after="0" w:line="240" w:lineRule="auto"/>
      </w:pPr>
      <w:r>
        <w:separator/>
      </w:r>
    </w:p>
  </w:endnote>
  <w:endnote w:type="continuationSeparator" w:id="0">
    <w:p w:rsidR="00FC5C2F" w:rsidRDefault="00FC5C2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C2F" w:rsidRDefault="00FC5C2F" w:rsidP="00C81DB8">
      <w:pPr>
        <w:spacing w:after="0" w:line="240" w:lineRule="auto"/>
      </w:pPr>
      <w:r>
        <w:separator/>
      </w:r>
    </w:p>
  </w:footnote>
  <w:footnote w:type="continuationSeparator" w:id="0">
    <w:p w:rsidR="00FC5C2F" w:rsidRDefault="00FC5C2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DF57C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71E90">
          <w:rPr>
            <w:noProof/>
          </w:rPr>
          <w:t>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71E9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B55B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77D6B"/>
    <w:rsid w:val="00593E8D"/>
    <w:rsid w:val="005C6B68"/>
    <w:rsid w:val="00600A25"/>
    <w:rsid w:val="00630F71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72453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1E90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B0F56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F57CA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C5C2F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6EBA"/>
  <w15:docId w15:val="{DD6BFB81-4111-49AC-B287-6E6DA701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C57F5-9F0F-4F84-B83B-81A78ACCC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7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2015-07-21T02:32:00Z</cp:lastPrinted>
  <dcterms:created xsi:type="dcterms:W3CDTF">2018-11-06T06:21:00Z</dcterms:created>
  <dcterms:modified xsi:type="dcterms:W3CDTF">2018-11-06T06:21:00Z</dcterms:modified>
</cp:coreProperties>
</file>